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pict>
          <v:group style="position:absolute;margin-left:0pt;margin-top:.000015pt;width:595.276pt;height:841.89pt;mso-position-horizontal-relative:page;mso-position-vertical-relative:page;z-index:-652" coordorigin="0,0" coordsize="11906,16838">
            <v:shape style="position:absolute;left:0;top:0;width:11906;height:16838" coordorigin="0,0" coordsize="11906,16838" path="m0,16838l11906,16838,11906,0,0,0,0,16838e" filled="t" fillcolor="#BFBFBF" stroked="f">
              <v:path arrowok="t"/>
              <v:fill/>
            </v:shape>
          </v:group>
          <w10:wrap type="none"/>
        </w:pict>
      </w:r>
      <w:r>
        <w:rPr/>
        <w:pict>
          <v:shape style="position:absolute;margin-left:0pt;margin-top:.000244pt;width:595.199982pt;height:841.889771pt;mso-position-horizontal-relative:page;mso-position-vertical-relative:page;z-index:-651" type="#_x0000_t75">
            <v:imagedata r:id="rId7" o:title=""/>
          </v:shape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9" w:after="0" w:line="240" w:lineRule="auto"/>
        <w:ind w:left="3823" w:right="380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LEV000005</w:t>
      </w:r>
    </w:p>
    <w:p>
      <w:pPr>
        <w:jc w:val="center"/>
        <w:spacing w:after="0"/>
        <w:sectPr>
          <w:type w:val="continuous"/>
          <w:pgSz w:w="11920" w:h="16840"/>
          <w:pgMar w:top="1560" w:bottom="280" w:left="1680" w:right="1680"/>
        </w:sectPr>
      </w:pPr>
      <w:rPr/>
    </w:p>
    <w:p>
      <w:pPr>
        <w:spacing w:before="11" w:after="0" w:line="567" w:lineRule="exact"/>
        <w:ind w:left="117" w:right="-20"/>
        <w:jc w:val="left"/>
        <w:rPr>
          <w:rFonts w:ascii="Impact" w:hAnsi="Impact" w:cs="Impact" w:eastAsia="Impact"/>
          <w:sz w:val="48"/>
          <w:szCs w:val="48"/>
        </w:rPr>
      </w:pPr>
      <w:rPr/>
      <w:r>
        <w:rPr/>
        <w:pict>
          <v:group style="position:absolute;margin-left:305.641998pt;margin-top:-6.893786pt;width:253.283pt;height:707.390015pt;mso-position-horizontal-relative:page;mso-position-vertical-relative:paragraph;z-index:-650" coordorigin="6113,-138" coordsize="5066,14148">
            <v:group style="position:absolute;left:6123;top:-138;width:5046;height:6678" coordorigin="6123,-138" coordsize="5046,6678">
              <v:shape style="position:absolute;left:6123;top:-138;width:5046;height:6678" coordorigin="6123,-138" coordsize="5046,6678" path="m6123,6541l11168,6541,11168,-138,6123,-138,6123,6541xe" filled="t" fillcolor="#7B726E" stroked="f">
                <v:path arrowok="t"/>
                <v:fill/>
              </v:shape>
            </v:group>
            <v:group style="position:absolute;left:6123;top:9528;width:5046;height:4472" coordorigin="6123,9528" coordsize="5046,4472">
              <v:shape style="position:absolute;left:6123;top:9528;width:5046;height:4472" coordorigin="6123,9528" coordsize="5046,4472" path="m6123,14000l11168,14000,11168,9528,6123,9528,6123,14000xe" filled="t" fillcolor="#7B726E" stroked="f">
                <v:path arrowok="t"/>
                <v:fill/>
              </v:shape>
            </v:group>
            <v:group style="position:absolute;left:6123;top:6541;width:5046;height:2988" coordorigin="6123,6541" coordsize="5046,2988">
              <v:shape style="position:absolute;left:6123;top:6541;width:5046;height:2988" coordorigin="6123,6541" coordsize="5046,2988" path="m6123,9528l11168,9528,11168,6541,6123,6541,6123,9528e" filled="t" fillcolor="#FFFFFF" stroked="f">
                <v:path arrowok="t"/>
                <v:fill/>
              </v:shape>
              <v:shape style="position:absolute;left:6123;top:935;width:5046;height:5605" type="#_x0000_t75">
                <v:imagedata r:id="rId9" o:title=""/>
              </v:shape>
            </v:group>
            <w10:wrap type="none"/>
          </v:group>
        </w:pict>
      </w:r>
      <w:r>
        <w:rPr/>
        <w:pict>
          <v:group style="position:absolute;margin-left:0pt;margin-top:31.155014pt;width:138.355pt;height:8.6956pt;mso-position-horizontal-relative:page;mso-position-vertical-relative:page;z-index:-649" coordorigin="0,623" coordsize="2767,174">
            <v:group style="position:absolute;left:0;top:777;width:2747;height:2" coordorigin="0,777" coordsize="2747,2">
              <v:shape style="position:absolute;left:0;top:777;width:2747;height:2" coordorigin="0,777" coordsize="2747,0" path="m0,777l2747,777e" filled="f" stroked="t" strokeweight="2pt" strokecolor="#231F20">
                <v:path arrowok="t"/>
              </v:shape>
            </v:group>
            <v:group style="position:absolute;left:0;top:633;width:730;height:124" coordorigin="0,633" coordsize="730,124">
              <v:shape style="position:absolute;left:0;top:633;width:730;height:124" coordorigin="0,633" coordsize="730,124" path="m0,757l730,757,730,633,0,633,0,757e" filled="t" fillcolor="#03609C" stroked="f">
                <v:path arrowok="t"/>
                <v:fill/>
              </v:shape>
            </v:group>
            <w10:wrap type="none"/>
          </v:group>
        </w:pict>
      </w:r>
      <w:r>
        <w:rPr>
          <w:rFonts w:ascii="Impact" w:hAnsi="Impact" w:cs="Impact" w:eastAsia="Impact"/>
          <w:sz w:val="48"/>
          <w:szCs w:val="48"/>
          <w:color w:val="231F20"/>
          <w:spacing w:val="24"/>
          <w:position w:val="-3"/>
        </w:rPr>
        <w:t>Welcom</w:t>
      </w:r>
      <w:r>
        <w:rPr>
          <w:rFonts w:ascii="Impact" w:hAnsi="Impact" w:cs="Impact" w:eastAsia="Impact"/>
          <w:sz w:val="48"/>
          <w:szCs w:val="48"/>
          <w:color w:val="231F20"/>
          <w:spacing w:val="0"/>
          <w:position w:val="-3"/>
        </w:rPr>
        <w:t>e</w:t>
      </w:r>
      <w:r>
        <w:rPr>
          <w:rFonts w:ascii="Impact" w:hAnsi="Impact" w:cs="Impact" w:eastAsia="Impact"/>
          <w:sz w:val="48"/>
          <w:szCs w:val="48"/>
          <w:color w:val="231F20"/>
          <w:spacing w:val="-60"/>
          <w:position w:val="-3"/>
        </w:rPr>
        <w:t> </w:t>
      </w:r>
      <w:r>
        <w:rPr>
          <w:rFonts w:ascii="Impact" w:hAnsi="Impact" w:cs="Impact" w:eastAsia="Impact"/>
          <w:sz w:val="48"/>
          <w:szCs w:val="48"/>
          <w:color w:val="000000"/>
          <w:spacing w:val="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40" w:lineRule="auto"/>
        <w:ind w:left="5673" w:right="170"/>
        <w:jc w:val="both"/>
        <w:rPr>
          <w:rFonts w:ascii="Times New Roman" w:hAnsi="Times New Roman" w:cs="Times New Roman" w:eastAsia="Times New Roman"/>
          <w:sz w:val="32"/>
          <w:szCs w:val="32"/>
        </w:rPr>
      </w:pPr>
      <w:rPr/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-22"/>
          <w:w w:val="100"/>
        </w:rPr>
        <w:t>W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3"/>
          <w:w w:val="100"/>
        </w:rPr>
        <w:t>elcom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3"/>
          <w:w w:val="100"/>
        </w:rPr>
        <w:t>Rudiso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-19"/>
          <w:w w:val="100"/>
        </w:rPr>
        <w:t>T</w:t>
      </w:r>
      <w:r>
        <w:rPr>
          <w:rFonts w:ascii="Times New Roman" w:hAnsi="Times New Roman" w:cs="Times New Roman" w:eastAsia="Times New Roman"/>
          <w:sz w:val="32"/>
          <w:szCs w:val="32"/>
          <w:color w:val="FFFFFF"/>
          <w:spacing w:val="3"/>
          <w:w w:val="100"/>
        </w:rPr>
        <w:t>echnologies.</w:t>
      </w:r>
      <w:r>
        <w:rPr>
          <w:rFonts w:ascii="Times New Roman" w:hAnsi="Times New Roman" w:cs="Times New Roman" w:eastAsia="Times New Roman"/>
          <w:sz w:val="32"/>
          <w:szCs w:val="32"/>
          <w:color w:val="000000"/>
          <w:spacing w:val="0"/>
          <w:w w:val="100"/>
        </w:rPr>
      </w:r>
    </w:p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12" w:lineRule="auto"/>
        <w:ind w:left="5673" w:right="101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Rudiso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3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echnologie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ha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eme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ge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leader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th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we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conten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developmen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industr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2"/>
          <w:w w:val="100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and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fer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end-to-en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service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fo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thos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wh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require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conten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condense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forma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fo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websites,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blogs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RS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feed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an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FFFFFF"/>
          <w:spacing w:val="4"/>
          <w:w w:val="100"/>
        </w:rPr>
        <w:t>wikis.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0" w:lineRule="exact"/>
        <w:ind w:left="5730" w:right="160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</w:rPr>
        <w:t>“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grea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hav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yo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board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Ou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FFFFFF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compan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has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recentl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experience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phenomena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growth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we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hop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you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contribution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employe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will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hel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u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achiev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futur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success.Thi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employee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guid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wa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designe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quickl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familiariz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yo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with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compan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benefit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procedures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Pleas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rea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it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carefull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kee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saf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place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20"/>
          <w:szCs w:val="20"/>
          <w:color w:val="FFFFFF"/>
          <w:spacing w:val="3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yo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color w:val="FFFFFF"/>
          <w:spacing w:val="3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have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questions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no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hesitat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contac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Hu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ma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Resource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department.”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73" w:right="2507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—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Stephe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H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Doyle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</w:rPr>
        <w:t>CEO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03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238.574409pt;height:76.725pt;mso-position-horizontal-relative:char;mso-position-vertical-relative:line" type="#_x0000_t75">
            <v:imagedata r:id="rId10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jc w:val="left"/>
        <w:spacing w:after="0"/>
        <w:sectPr>
          <w:pgNumType w:start="6"/>
          <w:pgMar w:footer="316" w:header="0" w:top="120" w:bottom="500" w:left="620" w:right="740"/>
          <w:footerReference w:type="default" r:id="rId8"/>
          <w:pgSz w:w="11920" w:h="16840"/>
        </w:sectPr>
      </w:pPr>
      <w:rPr/>
    </w:p>
    <w:p>
      <w:pPr>
        <w:spacing w:before="8" w:after="0" w:line="240" w:lineRule="auto"/>
        <w:ind w:left="111" w:right="-20"/>
        <w:jc w:val="left"/>
        <w:rPr>
          <w:rFonts w:ascii="Impact" w:hAnsi="Impact" w:cs="Impact" w:eastAsia="Impact"/>
          <w:sz w:val="48"/>
          <w:szCs w:val="48"/>
        </w:rPr>
      </w:pPr>
      <w:rPr/>
      <w:r>
        <w:rPr/>
        <w:pict>
          <v:group style="position:absolute;margin-left:0pt;margin-top:.000015pt;width:595.276pt;height:841.89pt;mso-position-horizontal-relative:page;mso-position-vertical-relative:page;z-index:-648" coordorigin="0,0" coordsize="11906,16838">
            <v:shape style="position:absolute;left:0;top:0;width:11906;height:16838" coordorigin="0,0" coordsize="11906,16838" path="m0,16838l11906,16838,11906,0,0,0,0,16838e" filled="t" fillcolor="#BFBFBF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0pt;margin-top:31.155014pt;width:135.8264pt;height:8.6956pt;mso-position-horizontal-relative:page;mso-position-vertical-relative:page;z-index:-647" coordorigin="0,623" coordsize="2717,174">
            <v:group style="position:absolute;left:14;top:777;width:2682;height:2" coordorigin="14,777" coordsize="2682,2">
              <v:shape style="position:absolute;left:14;top:777;width:2682;height:2" coordorigin="14,777" coordsize="2682,0" path="m14,777l2697,777e" filled="f" stroked="t" strokeweight="2pt" strokecolor="#231F20">
                <v:path arrowok="t"/>
              </v:shape>
            </v:group>
            <v:group style="position:absolute;left:7;top:633;width:737;height:124" coordorigin="7,633" coordsize="737,124">
              <v:shape style="position:absolute;left:7;top:633;width:737;height:124" coordorigin="7,633" coordsize="737,124" path="m7,757l744,757,744,633,7,633,7,757e" filled="t" fillcolor="#03609C" stroked="f">
                <v:path arrowok="t"/>
                <v:fill/>
              </v:shape>
            </v:group>
            <w10:wrap type="none"/>
          </v:group>
        </w:pict>
      </w:r>
      <w:r>
        <w:rPr/>
        <w:pict>
          <v:shape style="position:absolute;margin-left:306.140991pt;margin-top:53.651016pt;width:252.284pt;height:358.791pt;mso-position-horizontal-relative:page;mso-position-vertical-relative:page;z-index:-646" type="#_x0000_t75">
            <v:imagedata r:id="rId11" o:title=""/>
          </v:shape>
        </w:pict>
      </w:r>
      <w:r>
        <w:rPr/>
        <w:pict>
          <v:shape style="position:absolute;margin-left:306.140991pt;margin-top:429.344025pt;width:252.284pt;height:179.396pt;mso-position-horizontal-relative:page;mso-position-vertical-relative:page;z-index:-645" type="#_x0000_t75">
            <v:imagedata r:id="rId12" o:title=""/>
          </v:shape>
        </w:pict>
      </w:r>
      <w:r>
        <w:rPr/>
        <w:pict>
          <v:shape style="position:absolute;margin-left:440.787994pt;margin-top:625.747986pt;width:117.637pt;height:179.292pt;mso-position-horizontal-relative:page;mso-position-vertical-relative:page;z-index:-643" type="#_x0000_t75">
            <v:imagedata r:id="rId13" o:title=""/>
          </v:shape>
        </w:pict>
      </w:r>
      <w:r>
        <w:rPr>
          <w:rFonts w:ascii="Impact" w:hAnsi="Impact" w:cs="Impact" w:eastAsia="Impact"/>
          <w:sz w:val="48"/>
          <w:szCs w:val="48"/>
          <w:color w:val="231F20"/>
          <w:spacing w:val="24"/>
          <w:w w:val="99"/>
        </w:rPr>
        <w:t>Content</w:t>
      </w:r>
      <w:r>
        <w:rPr>
          <w:rFonts w:ascii="Impact" w:hAnsi="Impact" w:cs="Impact" w:eastAsia="Impact"/>
          <w:sz w:val="48"/>
          <w:szCs w:val="48"/>
          <w:color w:val="231F20"/>
          <w:spacing w:val="0"/>
          <w:w w:val="99"/>
        </w:rPr>
        <w:t>s</w:t>
      </w:r>
      <w:r>
        <w:rPr>
          <w:rFonts w:ascii="Impact" w:hAnsi="Impact" w:cs="Impact" w:eastAsia="Impact"/>
          <w:sz w:val="48"/>
          <w:szCs w:val="48"/>
          <w:color w:val="231F20"/>
          <w:spacing w:val="-60"/>
          <w:w w:val="100"/>
        </w:rPr>
        <w:t> </w:t>
      </w:r>
      <w:r>
        <w:rPr>
          <w:rFonts w:ascii="Impact" w:hAnsi="Impact" w:cs="Impact" w:eastAsia="Impact"/>
          <w:sz w:val="48"/>
          <w:szCs w:val="48"/>
          <w:color w:val="000000"/>
          <w:spacing w:val="0"/>
          <w:w w:val="10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4" w:right="-20"/>
        <w:jc w:val="left"/>
        <w:rPr>
          <w:rFonts w:ascii="Arial" w:hAnsi="Arial" w:cs="Arial" w:eastAsia="Arial"/>
          <w:sz w:val="36"/>
          <w:szCs w:val="36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21.628387pt;margin-top:9.172489pt;width:33.369144pt;height:60pt;mso-position-horizontal-relative:page;mso-position-vertical-relative:paragraph;z-index:-642" type="#_x0000_t202" filled="f" stroked="f">
            <v:textbox inset="0,0,0,0">
              <w:txbxContent>
                <w:p>
                  <w:pPr>
                    <w:spacing w:before="0" w:after="0" w:line="1200" w:lineRule="exact"/>
                    <w:ind w:right="-220"/>
                    <w:jc w:val="left"/>
                    <w:rPr>
                      <w:rFonts w:ascii="Arial" w:hAnsi="Arial" w:cs="Arial" w:eastAsia="Arial"/>
                      <w:sz w:val="120"/>
                      <w:szCs w:val="120"/>
                    </w:rPr>
                  </w:pPr>
                  <w:rPr/>
                  <w:r>
                    <w:rPr>
                      <w:rFonts w:ascii="Arial" w:hAnsi="Arial" w:cs="Arial" w:eastAsia="Arial"/>
                      <w:sz w:val="120"/>
                      <w:szCs w:val="120"/>
                      <w:color w:val="03609C"/>
                      <w:spacing w:val="0"/>
                      <w:w w:val="100"/>
                      <w:position w:val="-1"/>
                    </w:rPr>
                    <w:t>2</w:t>
                  </w:r>
                  <w:r>
                    <w:rPr>
                      <w:rFonts w:ascii="Arial" w:hAnsi="Arial" w:cs="Arial" w:eastAsia="Arial"/>
                      <w:sz w:val="120"/>
                      <w:szCs w:val="120"/>
                      <w:color w:val="000000"/>
                      <w:spacing w:val="0"/>
                      <w:w w:val="100"/>
                      <w:position w:val="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Benefits</w:t>
      </w:r>
      <w:r>
        <w:rPr>
          <w:rFonts w:ascii="Arial" w:hAnsi="Arial" w:cs="Arial" w:eastAsia="Arial"/>
          <w:sz w:val="36"/>
          <w:szCs w:val="36"/>
          <w:color w:val="000000"/>
          <w:spacing w:val="0"/>
          <w:w w:val="100"/>
        </w:rPr>
      </w:r>
    </w:p>
    <w:p>
      <w:pPr>
        <w:spacing w:before="1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1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Healt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Insurance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1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Denta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Coverage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1</w:t>
        <w:tab/>
      </w:r>
      <w:r>
        <w:rPr>
          <w:rFonts w:ascii="Arial" w:hAnsi="Arial" w:cs="Arial" w:eastAsia="Arial"/>
          <w:sz w:val="24"/>
          <w:szCs w:val="24"/>
          <w:color w:val="231F20"/>
          <w:spacing w:val="-2"/>
          <w:w w:val="100"/>
        </w:rPr>
        <w:t>V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isio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24"/>
          <w:szCs w:val="24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Coverage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2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Lif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Insurance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2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Retiremen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&amp;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Profi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Sharing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rPr>
          <w:rFonts w:ascii="Arial" w:hAnsi="Arial" w:cs="Arial" w:eastAsia="Arial"/>
          <w:sz w:val="36"/>
          <w:szCs w:val="36"/>
        </w:rPr>
      </w:pPr>
      <w:rPr/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Holiday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</w:rPr>
        <w:t>s</w:t>
      </w:r>
      <w:r>
        <w:rPr>
          <w:rFonts w:ascii="Arial" w:hAnsi="Arial" w:cs="Arial" w:eastAsia="Arial"/>
          <w:sz w:val="36"/>
          <w:szCs w:val="36"/>
          <w:color w:val="03609C"/>
          <w:spacing w:val="7"/>
          <w:w w:val="100"/>
        </w:rPr>
        <w:t> </w: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an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</w:rPr>
        <w:t>d</w:t>
      </w:r>
      <w:r>
        <w:rPr>
          <w:rFonts w:ascii="Arial" w:hAnsi="Arial" w:cs="Arial" w:eastAsia="Arial"/>
          <w:sz w:val="36"/>
          <w:szCs w:val="36"/>
          <w:color w:val="03609C"/>
          <w:spacing w:val="7"/>
          <w:w w:val="100"/>
        </w:rPr>
        <w:t> </w: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Leave</w:t>
      </w:r>
      <w:r>
        <w:rPr>
          <w:rFonts w:ascii="Arial" w:hAnsi="Arial" w:cs="Arial" w:eastAsia="Arial"/>
          <w:sz w:val="36"/>
          <w:szCs w:val="36"/>
          <w:color w:val="000000"/>
          <w:spacing w:val="0"/>
          <w:w w:val="100"/>
        </w:rPr>
      </w:r>
    </w:p>
    <w:p>
      <w:pPr>
        <w:spacing w:before="1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3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Pai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Holidays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3</w:t>
        <w:tab/>
      </w:r>
      <w:r>
        <w:rPr>
          <w:rFonts w:ascii="Arial" w:hAnsi="Arial" w:cs="Arial" w:eastAsia="Arial"/>
          <w:sz w:val="24"/>
          <w:szCs w:val="24"/>
          <w:color w:val="231F20"/>
          <w:spacing w:val="-15"/>
          <w:w w:val="100"/>
        </w:rPr>
        <w:t>V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acation/Sic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24"/>
          <w:szCs w:val="24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Leave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3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Extende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Maternity/Paternit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Leave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4" w:right="-20"/>
        <w:jc w:val="left"/>
        <w:rPr>
          <w:rFonts w:ascii="Arial" w:hAnsi="Arial" w:cs="Arial" w:eastAsia="Arial"/>
          <w:sz w:val="36"/>
          <w:szCs w:val="36"/>
        </w:rPr>
      </w:pPr>
      <w:rPr/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Employe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</w:rPr>
        <w:t>e</w:t>
      </w:r>
      <w:r>
        <w:rPr>
          <w:rFonts w:ascii="Arial" w:hAnsi="Arial" w:cs="Arial" w:eastAsia="Arial"/>
          <w:sz w:val="36"/>
          <w:szCs w:val="36"/>
          <w:color w:val="03609C"/>
          <w:spacing w:val="7"/>
          <w:w w:val="100"/>
        </w:rPr>
        <w:t> </w:t>
      </w:r>
      <w:r>
        <w:rPr>
          <w:rFonts w:ascii="Arial" w:hAnsi="Arial" w:cs="Arial" w:eastAsia="Arial"/>
          <w:sz w:val="36"/>
          <w:szCs w:val="36"/>
          <w:color w:val="03609C"/>
          <w:spacing w:val="-3"/>
          <w:w w:val="100"/>
        </w:rPr>
        <w:t>W</w: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ellness</w:t>
      </w:r>
      <w:r>
        <w:rPr>
          <w:rFonts w:ascii="Arial" w:hAnsi="Arial" w:cs="Arial" w:eastAsia="Arial"/>
          <w:sz w:val="36"/>
          <w:szCs w:val="36"/>
          <w:color w:val="000000"/>
          <w:spacing w:val="0"/>
          <w:w w:val="100"/>
        </w:rPr>
      </w:r>
    </w:p>
    <w:p>
      <w:pPr>
        <w:spacing w:before="0" w:after="0" w:line="1308" w:lineRule="exact"/>
        <w:ind w:left="104" w:right="-20"/>
        <w:jc w:val="left"/>
        <w:tabs>
          <w:tab w:pos="820" w:val="left"/>
          <w:tab w:pos="5780" w:val="left"/>
        </w:tabs>
        <w:rPr>
          <w:rFonts w:ascii="Arial" w:hAnsi="Arial" w:cs="Arial" w:eastAsia="Arial"/>
          <w:sz w:val="120"/>
          <w:szCs w:val="120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position w:val="52"/>
        </w:rPr>
        <w:t>4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  <w:position w:val="52"/>
        </w:rPr>
        <w:t>Employe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position w:val="52"/>
        </w:rPr>
        <w:t>e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  <w:position w:val="52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-2"/>
          <w:w w:val="100"/>
          <w:position w:val="52"/>
        </w:rPr>
        <w:t>W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  <w:position w:val="52"/>
        </w:rPr>
        <w:t>ellnes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position w:val="52"/>
        </w:rPr>
        <w:t>s</w:t>
        <w:tab/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  <w:position w:val="52"/>
        </w:rPr>
      </w:r>
      <w:r>
        <w:rPr>
          <w:rFonts w:ascii="Arial" w:hAnsi="Arial" w:cs="Arial" w:eastAsia="Arial"/>
          <w:sz w:val="120"/>
          <w:szCs w:val="120"/>
          <w:color w:val="03609C"/>
          <w:spacing w:val="0"/>
          <w:w w:val="100"/>
          <w:position w:val="-1"/>
        </w:rPr>
        <w:t>1</w:t>
      </w:r>
      <w:r>
        <w:rPr>
          <w:rFonts w:ascii="Arial" w:hAnsi="Arial" w:cs="Arial" w:eastAsia="Arial"/>
          <w:sz w:val="120"/>
          <w:szCs w:val="120"/>
          <w:color w:val="000000"/>
          <w:spacing w:val="0"/>
          <w:w w:val="100"/>
          <w:position w:val="0"/>
        </w:rPr>
      </w:r>
    </w:p>
    <w:p>
      <w:pPr>
        <w:spacing w:before="78" w:after="0" w:line="240" w:lineRule="auto"/>
        <w:ind w:left="104" w:right="-20"/>
        <w:jc w:val="left"/>
        <w:rPr>
          <w:rFonts w:ascii="Arial" w:hAnsi="Arial" w:cs="Arial" w:eastAsia="Arial"/>
          <w:sz w:val="36"/>
          <w:szCs w:val="36"/>
        </w:rPr>
      </w:pPr>
      <w:rPr/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Huma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</w:rPr>
        <w:t>n</w:t>
      </w:r>
      <w:r>
        <w:rPr>
          <w:rFonts w:ascii="Arial" w:hAnsi="Arial" w:cs="Arial" w:eastAsia="Arial"/>
          <w:sz w:val="36"/>
          <w:szCs w:val="36"/>
          <w:color w:val="03609C"/>
          <w:spacing w:val="7"/>
          <w:w w:val="100"/>
        </w:rPr>
        <w:t> </w: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</w:rPr>
        <w:t>Resources</w:t>
      </w:r>
      <w:r>
        <w:rPr>
          <w:rFonts w:ascii="Arial" w:hAnsi="Arial" w:cs="Arial" w:eastAsia="Arial"/>
          <w:sz w:val="36"/>
          <w:szCs w:val="36"/>
          <w:color w:val="000000"/>
          <w:spacing w:val="0"/>
          <w:w w:val="100"/>
        </w:rPr>
      </w:r>
    </w:p>
    <w:p>
      <w:pPr>
        <w:spacing w:before="1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5</w:t>
        <w:tab/>
      </w:r>
      <w:r>
        <w:rPr>
          <w:rFonts w:ascii="Arial" w:hAnsi="Arial" w:cs="Arial" w:eastAsia="Arial"/>
          <w:sz w:val="24"/>
          <w:szCs w:val="24"/>
          <w:color w:val="231F20"/>
          <w:spacing w:val="-15"/>
          <w:w w:val="100"/>
        </w:rPr>
        <w:t>V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aluin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24"/>
          <w:szCs w:val="24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Huma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Resources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06" w:lineRule="exact"/>
        <w:ind w:left="104" w:right="-20"/>
        <w:jc w:val="left"/>
        <w:rPr>
          <w:rFonts w:ascii="Arial" w:hAnsi="Arial" w:cs="Arial" w:eastAsia="Arial"/>
          <w:sz w:val="36"/>
          <w:szCs w:val="36"/>
        </w:rPr>
      </w:pPr>
      <w:rPr/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  <w:position w:val="-1"/>
        </w:rPr>
        <w:t>Sta</w:t>
      </w:r>
      <w:r>
        <w:rPr>
          <w:rFonts w:ascii="Arial" w:hAnsi="Arial" w:cs="Arial" w:eastAsia="Arial"/>
          <w:sz w:val="36"/>
          <w:szCs w:val="36"/>
          <w:color w:val="03609C"/>
          <w:spacing w:val="-3"/>
          <w:w w:val="100"/>
          <w:position w:val="-1"/>
        </w:rPr>
        <w:t>f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  <w:position w:val="-1"/>
        </w:rPr>
        <w:t>f</w:t>
      </w:r>
      <w:r>
        <w:rPr>
          <w:rFonts w:ascii="Arial" w:hAnsi="Arial" w:cs="Arial" w:eastAsia="Arial"/>
          <w:sz w:val="36"/>
          <w:szCs w:val="36"/>
          <w:color w:val="03609C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36"/>
          <w:szCs w:val="36"/>
          <w:color w:val="03609C"/>
          <w:spacing w:val="4"/>
          <w:w w:val="100"/>
          <w:position w:val="-1"/>
        </w:rPr>
        <w:t>Contacts</w:t>
      </w:r>
      <w:r>
        <w:rPr>
          <w:rFonts w:ascii="Arial" w:hAnsi="Arial" w:cs="Arial" w:eastAsia="Arial"/>
          <w:sz w:val="36"/>
          <w:szCs w:val="36"/>
          <w:color w:val="000000"/>
          <w:spacing w:val="0"/>
          <w:w w:val="100"/>
          <w:position w:val="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29" w:after="0" w:line="240" w:lineRule="auto"/>
        <w:ind w:left="104" w:right="-20"/>
        <w:jc w:val="left"/>
        <w:tabs>
          <w:tab w:pos="820" w:val="left"/>
        </w:tabs>
        <w:rPr>
          <w:rFonts w:ascii="Arial" w:hAnsi="Arial" w:cs="Arial" w:eastAsia="Arial"/>
          <w:sz w:val="24"/>
          <w:szCs w:val="24"/>
        </w:rPr>
      </w:pPr>
      <w:rPr/>
      <w:r>
        <w:rPr/>
        <w:pict>
          <v:shape style="position:absolute;margin-left:306.140991pt;margin-top:1.699556pt;width:117.638pt;height:179.291506pt;mso-position-horizontal-relative:page;mso-position-vertical-relative:paragraph;z-index:-644" type="#_x0000_t75">
            <v:imagedata r:id="rId14" o:title=""/>
          </v:shape>
        </w:pict>
      </w:r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57.048401pt;margin-top:7.094574pt;width:33.369144pt;height:60pt;mso-position-horizontal-relative:page;mso-position-vertical-relative:paragraph;z-index:-641" type="#_x0000_t202" filled="f" stroked="f">
            <v:textbox inset="0,0,0,0">
              <w:txbxContent>
                <w:p>
                  <w:pPr>
                    <w:spacing w:before="0" w:after="0" w:line="1200" w:lineRule="exact"/>
                    <w:ind w:right="-220"/>
                    <w:jc w:val="left"/>
                    <w:rPr>
                      <w:rFonts w:ascii="Arial" w:hAnsi="Arial" w:cs="Arial" w:eastAsia="Arial"/>
                      <w:sz w:val="120"/>
                      <w:szCs w:val="120"/>
                    </w:rPr>
                  </w:pPr>
                  <w:rPr/>
                  <w:r>
                    <w:rPr>
                      <w:rFonts w:ascii="Arial" w:hAnsi="Arial" w:cs="Arial" w:eastAsia="Arial"/>
                      <w:sz w:val="120"/>
                      <w:szCs w:val="120"/>
                      <w:color w:val="03609C"/>
                      <w:spacing w:val="0"/>
                      <w:w w:val="100"/>
                      <w:position w:val="-1"/>
                    </w:rPr>
                    <w:t>5</w:t>
                  </w:r>
                  <w:r>
                    <w:rPr>
                      <w:rFonts w:ascii="Arial" w:hAnsi="Arial" w:cs="Arial" w:eastAsia="Arial"/>
                      <w:sz w:val="120"/>
                      <w:szCs w:val="120"/>
                      <w:color w:val="000000"/>
                      <w:spacing w:val="0"/>
                      <w:w w:val="100"/>
                      <w:position w:val="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6</w:t>
        <w:tab/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Huma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Resource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24"/>
          <w:szCs w:val="24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Sta</w:t>
      </w:r>
      <w:r>
        <w:rPr>
          <w:rFonts w:ascii="Arial" w:hAnsi="Arial" w:cs="Arial" w:eastAsia="Arial"/>
          <w:sz w:val="24"/>
          <w:szCs w:val="24"/>
          <w:color w:val="231F20"/>
          <w:spacing w:val="-2"/>
          <w:w w:val="100"/>
        </w:rPr>
        <w:t>f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24"/>
          <w:szCs w:val="24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24"/>
          <w:szCs w:val="24"/>
          <w:color w:val="231F20"/>
          <w:spacing w:val="2"/>
          <w:w w:val="100"/>
        </w:rPr>
        <w:t>Contacts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</w:rPr>
      </w:r>
    </w:p>
    <w:p>
      <w:pPr>
        <w:spacing w:before="3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793" w:right="-20"/>
        <w:jc w:val="left"/>
        <w:rPr>
          <w:rFonts w:ascii="Arial" w:hAnsi="Arial" w:cs="Arial" w:eastAsia="Arial"/>
          <w:sz w:val="120"/>
          <w:szCs w:val="120"/>
        </w:rPr>
      </w:pPr>
      <w:rPr/>
      <w:r>
        <w:rPr>
          <w:rFonts w:ascii="Arial" w:hAnsi="Arial" w:cs="Arial" w:eastAsia="Arial"/>
          <w:sz w:val="120"/>
          <w:szCs w:val="120"/>
          <w:color w:val="03609C"/>
          <w:spacing w:val="0"/>
          <w:w w:val="100"/>
        </w:rPr>
        <w:t>3</w:t>
      </w:r>
      <w:r>
        <w:rPr>
          <w:rFonts w:ascii="Arial" w:hAnsi="Arial" w:cs="Arial" w:eastAsia="Arial"/>
          <w:sz w:val="120"/>
          <w:szCs w:val="120"/>
          <w:color w:val="000000"/>
          <w:spacing w:val="0"/>
          <w:w w:val="100"/>
        </w:rPr>
      </w:r>
    </w:p>
    <w:p>
      <w:pPr>
        <w:jc w:val="left"/>
        <w:spacing w:after="0"/>
        <w:sectPr>
          <w:pgMar w:header="0" w:footer="316" w:top="120" w:bottom="500" w:left="640" w:right="1680"/>
          <w:pgSz w:w="11920" w:h="16840"/>
        </w:sectPr>
      </w:pPr>
      <w:rPr/>
    </w:p>
    <w:p>
      <w:pPr>
        <w:spacing w:before="8" w:after="0" w:line="571" w:lineRule="exact"/>
        <w:ind w:left="124" w:right="-112"/>
        <w:jc w:val="left"/>
        <w:rPr>
          <w:rFonts w:ascii="Impact" w:hAnsi="Impact" w:cs="Impact" w:eastAsia="Impact"/>
          <w:sz w:val="48"/>
          <w:szCs w:val="48"/>
        </w:rPr>
      </w:pPr>
      <w:rPr/>
      <w:r>
        <w:rPr>
          <w:rFonts w:ascii="Impact" w:hAnsi="Impact" w:cs="Impact" w:eastAsia="Impact"/>
          <w:sz w:val="48"/>
          <w:szCs w:val="48"/>
          <w:color w:val="231F20"/>
          <w:spacing w:val="24"/>
          <w:position w:val="-3"/>
        </w:rPr>
        <w:t>Benefit</w:t>
      </w:r>
      <w:r>
        <w:rPr>
          <w:rFonts w:ascii="Impact" w:hAnsi="Impact" w:cs="Impact" w:eastAsia="Impact"/>
          <w:sz w:val="48"/>
          <w:szCs w:val="48"/>
          <w:color w:val="231F20"/>
          <w:spacing w:val="0"/>
          <w:position w:val="-3"/>
        </w:rPr>
        <w:t>s</w:t>
      </w:r>
      <w:r>
        <w:rPr>
          <w:rFonts w:ascii="Impact" w:hAnsi="Impact" w:cs="Impact" w:eastAsia="Impact"/>
          <w:sz w:val="48"/>
          <w:szCs w:val="48"/>
          <w:color w:val="231F20"/>
          <w:spacing w:val="-60"/>
          <w:position w:val="-3"/>
        </w:rPr>
        <w:t> </w:t>
      </w:r>
      <w:r>
        <w:rPr>
          <w:rFonts w:ascii="Impact" w:hAnsi="Impact" w:cs="Impact" w:eastAsia="Impact"/>
          <w:sz w:val="48"/>
          <w:szCs w:val="48"/>
          <w:color w:val="000000"/>
          <w:spacing w:val="0"/>
          <w:position w:val="0"/>
        </w:rPr>
      </w:r>
    </w:p>
    <w:p>
      <w:pPr>
        <w:spacing w:before="8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80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Rudison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Employee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Benefits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pgMar w:header="0" w:footer="316" w:top="120" w:bottom="500" w:left="620" w:right="660"/>
          <w:pgSz w:w="11920" w:h="16840"/>
          <w:cols w:num="2" w:equalWidth="0">
            <w:col w:w="1966" w:space="2384"/>
            <w:col w:w="6290"/>
          </w:cols>
        </w:sectPr>
      </w:pPr>
      <w:rPr/>
    </w:p>
    <w:p>
      <w:pPr>
        <w:spacing w:before="7" w:after="0" w:line="280" w:lineRule="exact"/>
        <w:jc w:val="left"/>
        <w:rPr>
          <w:sz w:val="28"/>
          <w:szCs w:val="28"/>
        </w:rPr>
      </w:pPr>
      <w:rPr/>
      <w:r>
        <w:rPr/>
        <w:pict>
          <v:group style="position:absolute;margin-left:0pt;margin-top:.000015pt;width:595.276pt;height:841.89pt;mso-position-horizontal-relative:page;mso-position-vertical-relative:page;z-index:-640" coordorigin="0,0" coordsize="11906,16838">
            <v:shape style="position:absolute;left:0;top:0;width:11906;height:16838" coordorigin="0,0" coordsize="11906,16838" path="m0,16838l11906,16838,11906,0,0,0,0,16838e" filled="t" fillcolor="#BFBFBF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0pt;margin-top:31.155014pt;width:129.0851pt;height:8.6956pt;mso-position-horizontal-relative:page;mso-position-vertical-relative:page;z-index:-639" coordorigin="0,623" coordsize="2582,174">
            <v:group style="position:absolute;left:7;top:777;width:2554;height:2" coordorigin="7,777" coordsize="2554,2">
              <v:shape style="position:absolute;left:7;top:777;width:2554;height:2" coordorigin="7,777" coordsize="2554,0" path="m7,777l2562,777e" filled="f" stroked="t" strokeweight="2pt" strokecolor="#231F20">
                <v:path arrowok="t"/>
              </v:shape>
            </v:group>
            <v:group style="position:absolute;left:0;top:633;width:737;height:124" coordorigin="0,633" coordsize="737,124">
              <v:shape style="position:absolute;left:0;top:633;width:737;height:124" coordorigin="0,633" coordsize="737,124" path="m0,757l737,757,737,633,0,633,0,757e" filled="t" fillcolor="#03609C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35.869999pt;margin-top:53.858521pt;width:523.027659pt;height:751.681494pt;mso-position-horizontal-relative:page;mso-position-vertical-relative:page;z-index:-638" coordorigin="717,1077" coordsize="10461,15034">
            <v:shape style="position:absolute;left:4344;top:1077;width:6834;height:11882" type="#_x0000_t75">
              <v:imagedata r:id="rId15" o:title=""/>
            </v:shape>
            <v:group style="position:absolute;left:727;top:9819;width:7181;height:6282" coordorigin="727,9819" coordsize="7181,6282">
              <v:shape style="position:absolute;left:727;top:9819;width:7181;height:6282" coordorigin="727,9819" coordsize="7181,6282" path="m727,16101l7908,16101,7908,9819,727,9819,727,16101e" filled="t" fillcolor="#FFFFFF" stroked="f">
                <v:path arrowok="t"/>
                <v:fill/>
              </v:shape>
              <v:shape style="position:absolute;left:728;top:10159;width:6841;height:5941" type="#_x0000_t75">
                <v:imagedata r:id="rId16" o:title=""/>
              </v:shape>
            </v:group>
            <w10:wrap type="none"/>
          </v:group>
        </w:pict>
      </w:r>
      <w:r>
        <w:rPr>
          <w:sz w:val="28"/>
          <w:szCs w:val="28"/>
        </w:rPr>
      </w:r>
    </w:p>
    <w:p>
      <w:pPr>
        <w:spacing w:before="39" w:after="0" w:line="391" w:lineRule="auto"/>
        <w:ind w:left="117" w:right="7447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full-tim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ech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-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nologies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entitle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ful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benefits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package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outline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belo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Healt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h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Insurance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117" w:right="7646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Choos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di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ferent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insuranc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fered.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follows: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1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Majo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: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8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0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percen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of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477" w:right="727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expense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afte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satisfying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yearl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deductible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3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choos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docto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facilit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pharmac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.Chec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chec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specifi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c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overage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exclusions.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2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Maintenanc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Organization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: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Pays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477" w:right="7347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w10:wrap type="none"/>
          <v:shape style="position:absolute;margin-left:140.699249pt;margin-top:98.845932pt;width:317.751127pt;height:93.714609pt;mso-position-horizontal-relative:page;mso-position-vertical-relative:paragraph;z-index:-637;rotation:315" type="#_x0000_t136" fillcolor="#000000" stroked="f">
            <o:extrusion v:ext="view" autorotationcenter="t"/>
            <v:textpath style="font-family:&amp;quot;Arial&amp;quot;;font-size:93pt;v-text-kern:t;mso-text-shadow:auto" string="Sample"/>
          </v:shape>
        </w:pic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10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0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percen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medical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expenses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smal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co-payment.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Emphasi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preventiv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HMO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approve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facilitie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mus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used.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Expense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incurre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throug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non-plan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unles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dur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-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life-threatenin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emergenc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Denta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Coverage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0" w:after="0" w:line="300" w:lineRule="atLeast"/>
        <w:ind w:left="117" w:right="7477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Denta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Coverag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which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examination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charge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examinatio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charges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includ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denta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cleanin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x-rays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Other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service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suc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extractions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roo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canals,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9" w:after="0" w:line="391" w:lineRule="auto"/>
        <w:ind w:left="7298" w:right="61"/>
        <w:jc w:val="both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periodonta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co-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payment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-6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Associate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cost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copayments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outline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right="2032"/>
        <w:jc w:val="righ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isio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16"/>
          <w:szCs w:val="16"/>
          <w:color w:val="03609C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Coverage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7298" w:right="212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isio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Coverag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standar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examinatio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at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7298" w:right="9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charge.I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glasse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contac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lense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minu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deductible.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620" w:right="660"/>
        </w:sectPr>
      </w:pPr>
      <w:rPr/>
    </w:p>
    <w:p>
      <w:pPr>
        <w:spacing w:before="78" w:after="0" w:line="180" w:lineRule="exact"/>
        <w:ind w:left="4318" w:right="4238"/>
        <w:jc w:val="center"/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0pt;margin-top:.000015pt;width:595.276pt;height:841.89pt;mso-position-horizontal-relative:page;mso-position-vertical-relative:page;z-index:-636" coordorigin="0,0" coordsize="11906,16838">
            <v:shape style="position:absolute;left:0;top:0;width:11906;height:16838" coordorigin="0,0" coordsize="11906,16838" path="m0,16838l11906,16838,11906,0,0,0,0,16838e" filled="t" fillcolor="#BFBFBF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36.851002pt;margin-top:53.358013pt;width:522.0740pt;height:751.665pt;mso-position-horizontal-relative:page;mso-position-vertical-relative:page;z-index:-635" coordorigin="737,1067" coordsize="10441,15033">
            <v:shape style="position:absolute;left:737;top:6678;width:6841;height:9422" type="#_x0000_t75">
              <v:imagedata r:id="rId17" o:title=""/>
            </v:shape>
            <v:group style="position:absolute;left:3987;top:1077;width:7181;height:5941" coordorigin="3987,1077" coordsize="7181,5941">
              <v:shape style="position:absolute;left:3987;top:1077;width:7181;height:5941" coordorigin="3987,1077" coordsize="7181,5941" path="m3987,7019l11168,7019,11168,1077,3987,1077,3987,7019e" filled="t" fillcolor="#FFFFFF" stroked="f">
                <v:path arrowok="t"/>
                <v:fill/>
              </v:shape>
              <v:shape style="position:absolute;left:4328;top:1077;width:6841;height:5601" type="#_x0000_t75">
                <v:imagedata r:id="rId18" o:title=""/>
              </v:shape>
            </v:group>
            <w10:wrap type="none"/>
          </v:group>
        </w:pic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Rudison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Employee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Benefits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9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Lif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Insurance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117" w:right="7337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standar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insuranc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deat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benefi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equa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twic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annua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salar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update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upo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notic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increas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salar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standar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insuranc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benefits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terminate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compan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117" w:right="7194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doe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requir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preliminary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examination.</w:t>
      </w:r>
      <w:r>
        <w:rPr>
          <w:rFonts w:ascii="Arial" w:hAnsi="Arial" w:cs="Arial" w:eastAsia="Arial"/>
          <w:sz w:val="16"/>
          <w:szCs w:val="16"/>
          <w:color w:val="231F20"/>
          <w:spacing w:val="-13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op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mor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personalize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insuranc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continu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eve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compan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variet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policie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available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additiona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deducte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directl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from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payroll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Dependin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choose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required.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3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choos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variet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or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80" w:lineRule="exact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  <w:position w:val="-1"/>
        </w:rPr>
        <w:t>whol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  <w:position w:val="-1"/>
        </w:rPr>
        <w:t>lif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  <w:position w:val="-1"/>
        </w:rPr>
        <w:t>policies.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9" w:after="0" w:line="240" w:lineRule="auto"/>
        <w:ind w:right="667"/>
        <w:jc w:val="righ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Retiremen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Plan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&amp;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Profi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Sharing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7298" w:right="68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w10:wrap type="none"/>
          <v:shape style="position:absolute;margin-left:140.699249pt;margin-top:8.94197pt;width:317.751127pt;height:93.714609pt;mso-position-horizontal-relative:page;mso-position-vertical-relative:paragraph;z-index:-634;rotation:315" type="#_x0000_t136" fillcolor="#000000" stroked="f">
            <o:extrusion v:ext="view" autorotationcenter="t"/>
            <v:textpath style="font-family:&amp;quot;Arial&amp;quot;;font-size:93pt;v-text-kern:t;mso-text-shadow:auto" string="Sample"/>
          </v:shape>
        </w:pic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severa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retiremen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available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echnolog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These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includ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401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Stock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Ownershi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p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Plan,an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severa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others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-6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eligibl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participat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these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afte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x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month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employment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Full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description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bookle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“Rudiso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echnologies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: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Planning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240" w:lineRule="auto"/>
        <w:ind w:right="114"/>
        <w:jc w:val="righ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3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Future.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”</w:t>
      </w:r>
      <w:r>
        <w:rPr>
          <w:rFonts w:ascii="Arial" w:hAnsi="Arial" w:cs="Arial" w:eastAsia="Arial"/>
          <w:sz w:val="16"/>
          <w:szCs w:val="16"/>
          <w:color w:val="231F20"/>
          <w:spacing w:val="-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availabl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Human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right="2462"/>
        <w:jc w:val="righ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Resources.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jc w:val="right"/>
        <w:spacing w:after="0"/>
        <w:sectPr>
          <w:pgMar w:header="0" w:footer="316" w:top="440" w:bottom="500" w:left="620" w:right="680"/>
          <w:pgSz w:w="11920" w:h="16840"/>
        </w:sectPr>
      </w:pPr>
      <w:rPr/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7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521.526555pt;height:280.4625pt;mso-position-horizontal-relative:char;mso-position-vertical-relative:line" type="#_x0000_t75">
            <v:imagedata r:id="rId20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Mar w:header="253" w:footer="316" w:top="720" w:bottom="500" w:left="620" w:right="620"/>
          <w:headerReference w:type="default" r:id="rId19"/>
          <w:pgSz w:w="11920" w:h="16840"/>
        </w:sectPr>
      </w:pPr>
      <w:rPr/>
    </w:p>
    <w:p>
      <w:pPr>
        <w:spacing w:before="39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0pt;margin-top:32.155014pt;width:220.1191pt;height:8.6956pt;mso-position-horizontal-relative:page;mso-position-vertical-relative:page;z-index:-633" coordorigin="0,643" coordsize="4402,174">
            <v:group style="position:absolute;left:7;top:797;width:4375;height:2" coordorigin="7,797" coordsize="4375,2">
              <v:shape style="position:absolute;left:7;top:797;width:4375;height:2" coordorigin="7,797" coordsize="4375,0" path="m7,797l4382,797e" filled="f" stroked="t" strokeweight="2pt" strokecolor="#231F20">
                <v:path arrowok="t"/>
              </v:shape>
            </v:group>
            <v:group style="position:absolute;left:0;top:653;width:737;height:124" coordorigin="0,653" coordsize="737,124">
              <v:shape style="position:absolute;left:0;top:653;width:737;height:124" coordorigin="0,653" coordsize="737,124" path="m0,777l737,777,737,653,0,653,0,777e" filled="t" fillcolor="#03609C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Pai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Holidays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w10:wrap type="none"/>
          <v:shape style="position:absolute;margin-left:140.699249pt;margin-top:11.775069pt;width:317.751127pt;height:93.714609pt;mso-position-horizontal-relative:page;mso-position-vertical-relative:paragraph;z-index:-630;rotation:315" type="#_x0000_t136" fillcolor="#000000" stroked="f">
            <o:extrusion v:ext="view" autorotationcenter="t"/>
            <v:textpath style="font-family:&amp;quot;Arial&amp;quot;;font-size:93pt;v-text-kern:t;mso-text-shadow:auto" string="Sample"/>
          </v:shape>
        </w:pic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followin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holiday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employees.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3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ea</w:t>
      </w:r>
      <w:r>
        <w:rPr>
          <w:rFonts w:ascii="Arial" w:hAnsi="Arial" w:cs="Arial" w:eastAsia="Arial"/>
          <w:sz w:val="16"/>
          <w:szCs w:val="16"/>
          <w:color w:val="231F20"/>
          <w:spacing w:val="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Marti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Luthe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Kin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J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Memoria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Independenc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Labo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Thanksgivin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Thanksgivin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Friday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Christma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Christma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Personal/Sic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k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Leave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117" w:right="-48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echnologies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believ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rewarding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But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realiz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it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importan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tak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vacations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pursu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othe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goal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interests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abou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balance,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117" w:right="-33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we’r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happ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announc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we’r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increasin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amount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vacatio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we’re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maternit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paternit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allo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spen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mor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preciou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majo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change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fective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40" w:lineRule="auto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Februar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15: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477" w:right="46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increase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fiv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calenda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Unuse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eithe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carrie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over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followin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“trade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”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75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%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daily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salar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477" w:right="182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V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acatio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increase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fiv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calenda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eligibl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first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vacatio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afte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company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;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howeve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five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“borrowed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”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afte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x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month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service.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9" w:after="0" w:line="391" w:lineRule="auto"/>
        <w:ind w:left="360" w:right="404" w:firstLine="-360"/>
        <w:jc w:val="left"/>
        <w:tabs>
          <w:tab w:pos="360" w:val="left"/>
        </w:tabs>
        <w:rPr>
          <w:rFonts w:ascii="Arial" w:hAnsi="Arial" w:cs="Arial" w:eastAsia="Arial"/>
          <w:sz w:val="16"/>
          <w:szCs w:val="16"/>
        </w:rPr>
      </w:pPr>
      <w:rPr/>
      <w:r>
        <w:rPr/>
        <w:br w:type="column"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Maternit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polic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Maternity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x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week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fathers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360" w:right="239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eligibl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week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pa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-6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Additiona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grante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accordin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followin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schedule.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v:shape style="position:absolute;margin-left:306.141724pt;margin-top:105.69046pt;width:251.999276pt;height:277.999854pt;mso-position-horizontal-relative:page;mso-position-vertical-relative:paragraph;z-index:-632" type="#_x0000_t75">
            <v:imagedata r:id="rId21" o:title=""/>
          </v:shape>
        </w:pict>
      </w:r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06.058197pt;margin-top:11.587312pt;width:252.53388pt;height:79.525199pt;mso-position-horizontal-relative:page;mso-position-vertical-relative:paragraph;z-index:-631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34" w:hRule="exact"/>
                    </w:trPr>
                    <w:tc>
                      <w:tcPr>
                        <w:tcW w:w="1675" w:type="dxa"/>
                        <w:tcBorders>
                          <w:top w:val="single" w:sz="1.336029" w:space="0" w:color="231F20"/>
                          <w:bottom w:val="nil" w:sz="6" w:space="0" w:color="auto"/>
                          <w:left w:val="single" w:sz="1.336071" w:space="0" w:color="231F20"/>
                          <w:right w:val="single" w:sz="8.000166" w:space="0" w:color="FFFFFF"/>
                        </w:tcBorders>
                        <w:shd w:val="clear" w:color="auto" w:fill="03609C"/>
                      </w:tcPr>
                      <w:p>
                        <w:pPr>
                          <w:spacing w:before="85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Extended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-6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Leave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-2"/>
                            <w:w w:val="100"/>
                            <w:b/>
                            <w:bCs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ime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1.336029" w:space="0" w:color="231F20"/>
                          <w:bottom w:val="nil" w:sz="6" w:space="0" w:color="auto"/>
                          <w:left w:val="single" w:sz="8.000166" w:space="0" w:color="FFFFFF"/>
                          <w:right w:val="single" w:sz="8.000035" w:space="0" w:color="FFFFFF"/>
                        </w:tcBorders>
                        <w:shd w:val="clear" w:color="auto" w:fill="03609C"/>
                      </w:tcPr>
                      <w:p>
                        <w:pPr>
                          <w:spacing w:before="85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%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of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Salary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1.336029" w:space="0" w:color="231F20"/>
                          <w:bottom w:val="nil" w:sz="6" w:space="0" w:color="auto"/>
                          <w:left w:val="single" w:sz="8.000035" w:space="0" w:color="FFFFFF"/>
                          <w:right w:val="single" w:sz="1.336605" w:space="0" w:color="231F20"/>
                        </w:tcBorders>
                        <w:shd w:val="clear" w:color="auto" w:fill="03609C"/>
                      </w:tcPr>
                      <w:p>
                        <w:pPr>
                          <w:spacing w:before="85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1"/>
                            <w:w w:val="100"/>
                            <w:b/>
                            <w:bCs/>
                          </w:rPr>
                          <w:t>Approve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0"/>
                            <w:w w:val="100"/>
                            <w:b/>
                            <w:bCs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-4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FFFFFF"/>
                            <w:spacing w:val="1"/>
                            <w:w w:val="100"/>
                            <w:b/>
                            <w:bCs/>
                          </w:rPr>
                          <w:t>Needed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1675" w:type="dxa"/>
                        <w:tcBorders>
                          <w:top w:val="nil" w:sz="6" w:space="0" w:color="auto"/>
                          <w:bottom w:val="single" w:sz="8.000069" w:space="0" w:color="231F20"/>
                          <w:left w:val="single" w:sz="1.336071" w:space="0" w:color="231F20"/>
                          <w:right w:val="single" w:sz="8.000166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1-3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-2"/>
                            <w:w w:val="100"/>
                          </w:rPr>
                          <w:t>W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eeks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nil" w:sz="6" w:space="0" w:color="auto"/>
                          <w:bottom w:val="single" w:sz="8.000069" w:space="0" w:color="231F20"/>
                          <w:left w:val="single" w:sz="8.000166" w:space="0" w:color="FFFFFF"/>
                          <w:right w:val="single" w:sz="8.000035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75%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nil" w:sz="6" w:space="0" w:color="auto"/>
                          <w:bottom w:val="single" w:sz="8.000069" w:space="0" w:color="231F20"/>
                          <w:left w:val="single" w:sz="8.000035" w:space="0" w:color="FFFFFF"/>
                          <w:right w:val="single" w:sz="1.336605" w:space="0" w:color="231F20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None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1675" w:type="dxa"/>
                        <w:tcBorders>
                          <w:top w:val="single" w:sz="8.000069" w:space="0" w:color="231F20"/>
                          <w:bottom w:val="single" w:sz="8.000107" w:space="0" w:color="231F20"/>
                          <w:left w:val="single" w:sz="1.336071" w:space="0" w:color="231F20"/>
                          <w:right w:val="single" w:sz="8.000166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4-6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-2"/>
                            <w:w w:val="100"/>
                          </w:rPr>
                          <w:t>W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eeks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069" w:space="0" w:color="231F20"/>
                          <w:bottom w:val="single" w:sz="8.000107" w:space="0" w:color="231F20"/>
                          <w:left w:val="single" w:sz="8.000166" w:space="0" w:color="FFFFFF"/>
                          <w:right w:val="single" w:sz="8.000035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50%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069" w:space="0" w:color="231F20"/>
                          <w:bottom w:val="single" w:sz="8.000107" w:space="0" w:color="231F20"/>
                          <w:left w:val="single" w:sz="8.000035" w:space="0" w:color="FFFFFF"/>
                          <w:right w:val="single" w:sz="1.336605" w:space="0" w:color="231F20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Manage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5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-3"/>
                            <w:w w:val="100"/>
                          </w:rPr>
                          <w:t>’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Signature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1675" w:type="dxa"/>
                        <w:tcBorders>
                          <w:top w:val="single" w:sz="8.000107" w:space="0" w:color="231F20"/>
                          <w:bottom w:val="single" w:sz="8.000105" w:space="0" w:color="231F20"/>
                          <w:left w:val="single" w:sz="1.336071" w:space="0" w:color="231F20"/>
                          <w:right w:val="single" w:sz="8.000166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7-12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-2"/>
                            <w:w w:val="100"/>
                          </w:rPr>
                          <w:t>W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eeks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107" w:space="0" w:color="231F20"/>
                          <w:bottom w:val="single" w:sz="8.000105" w:space="0" w:color="231F20"/>
                          <w:left w:val="single" w:sz="8.000166" w:space="0" w:color="FFFFFF"/>
                          <w:right w:val="single" w:sz="8.000035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33.3%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107" w:space="0" w:color="231F20"/>
                          <w:bottom w:val="single" w:sz="8.000105" w:space="0" w:color="231F20"/>
                          <w:left w:val="single" w:sz="8.000035" w:space="0" w:color="FFFFFF"/>
                          <w:right w:val="single" w:sz="1.336605" w:space="0" w:color="231F20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Human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Resources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462" w:hRule="exact"/>
                    </w:trPr>
                    <w:tc>
                      <w:tcPr>
                        <w:tcW w:w="1675" w:type="dxa"/>
                        <w:tcBorders>
                          <w:top w:val="single" w:sz="8.000105" w:space="0" w:color="231F20"/>
                          <w:bottom w:val="single" w:sz="8.000058" w:space="0" w:color="231F20"/>
                          <w:left w:val="single" w:sz="1.336071" w:space="0" w:color="231F20"/>
                          <w:right w:val="single" w:sz="8.000166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Medically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Necessary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  <w:p>
                        <w:pPr>
                          <w:spacing w:before="39" w:after="0" w:line="240" w:lineRule="auto"/>
                          <w:ind w:left="78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Extended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Leave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105" w:space="0" w:color="231F20"/>
                          <w:bottom w:val="single" w:sz="8.000058" w:space="0" w:color="231F20"/>
                          <w:left w:val="single" w:sz="8.000166" w:space="0" w:color="FFFFFF"/>
                          <w:right w:val="single" w:sz="8.000035" w:space="0" w:color="FFFFFF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100%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.000105" w:space="0" w:color="231F20"/>
                          <w:bottom w:val="single" w:sz="8.000058" w:space="0" w:color="231F20"/>
                          <w:left w:val="single" w:sz="8.000035" w:space="0" w:color="FFFFFF"/>
                          <w:right w:val="single" w:sz="1.336605" w:space="0" w:color="231F20"/>
                        </w:tcBorders>
                        <w:shd w:val="clear" w:color="auto" w:fill="FEEDE5"/>
                      </w:tcPr>
                      <w:p>
                        <w:pPr>
                          <w:spacing w:before="40" w:after="0" w:line="240" w:lineRule="auto"/>
                          <w:ind w:left="70" w:right="-20"/>
                          <w:jc w:val="left"/>
                          <w:rPr>
                            <w:rFonts w:ascii="Arial" w:hAnsi="Arial" w:cs="Arial" w:eastAsia="Arial"/>
                            <w:sz w:val="14"/>
                            <w:szCs w:val="14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Human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231F20"/>
                            <w:spacing w:val="0"/>
                            <w:w w:val="100"/>
                          </w:rPr>
                          <w:t>Resources</w:t>
                        </w:r>
                        <w:r>
                          <w:rPr>
                            <w:rFonts w:ascii="Arial" w:hAnsi="Arial" w:cs="Arial" w:eastAsia="Arial"/>
                            <w:sz w:val="14"/>
                            <w:szCs w:val="14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Extende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16"/>
          <w:szCs w:val="16"/>
          <w:color w:val="03609C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Maternity/Paternit</w:t>
      </w:r>
      <w:r>
        <w:rPr>
          <w:rFonts w:ascii="Arial" w:hAnsi="Arial" w:cs="Arial" w:eastAsia="Arial"/>
          <w:sz w:val="16"/>
          <w:szCs w:val="16"/>
          <w:color w:val="03609C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16"/>
          <w:szCs w:val="16"/>
          <w:color w:val="03609C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color w:val="03609C"/>
          <w:spacing w:val="2"/>
          <w:w w:val="100"/>
          <w:b/>
          <w:bCs/>
        </w:rPr>
        <w:t>Leave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620" w:right="620"/>
          <w:cols w:num="2" w:equalWidth="0">
            <w:col w:w="5123" w:space="380"/>
            <w:col w:w="5177"/>
          </w:cols>
        </w:sectPr>
      </w:pPr>
      <w:rPr/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header="253" w:footer="316" w:top="720" w:bottom="580" w:left="640" w:right="800"/>
          <w:headerReference w:type="default" r:id="rId22"/>
          <w:pgSz w:w="11920" w:h="16840"/>
        </w:sectPr>
      </w:pPr>
      <w:rPr/>
    </w:p>
    <w:p>
      <w:pPr>
        <w:spacing w:before="39" w:after="0" w:line="391" w:lineRule="auto"/>
        <w:ind w:left="104" w:right="151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0pt;margin-top:32.155014pt;width:249.1041pt;height:8.6956pt;mso-position-horizontal-relative:page;mso-position-vertical-relative:page;z-index:-629" coordorigin="0,643" coordsize="4982,174">
            <v:group style="position:absolute;left:7;top:797;width:4955;height:2" coordorigin="7,797" coordsize="4955,2">
              <v:shape style="position:absolute;left:7;top:797;width:4955;height:2" coordorigin="7,797" coordsize="4955,0" path="m7,797l4962,797e" filled="f" stroked="t" strokeweight="2pt" strokecolor="#231F20">
                <v:path arrowok="t"/>
              </v:shape>
            </v:group>
            <v:group style="position:absolute;left:0;top:653;width:737;height:124" coordorigin="0,653" coordsize="737,124">
              <v:shape style="position:absolute;left:0;top:653;width:737;height:124" coordorigin="0,653" coordsize="737,124" path="m0,777l737,777,737,653,0,653,0,777e" filled="t" fillcolor="#03609C" stroked="f">
                <v:path arrowok="t"/>
                <v:fill/>
              </v:shape>
            </v:group>
            <w10:wrap type="none"/>
          </v:group>
        </w:pict>
      </w:r>
      <w:r>
        <w:rPr/>
        <w:pict>
          <w10:wrap type="none"/>
          <v:shape style="position:absolute;margin-left:140.699249pt;margin-top:11.717257pt;width:317.751127pt;height:93.714609pt;mso-position-horizontal-relative:page;mso-position-vertical-relative:paragraph;z-index:-627;rotation:315" type="#_x0000_t136" fillcolor="#000000" stroked="f">
            <o:extrusion v:ext="view" autorotationcenter="t"/>
            <v:textpath style="font-family:&amp;quot;Arial&amp;quot;;font-size:93pt;v-text-kern:t;mso-text-shadow:auto" string="Sample"/>
          </v:shape>
        </w:pic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additio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providin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comprehensive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benefit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program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promot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lifestyles.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Althoug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mak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sur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receiv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qualit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you’re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injured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avoiding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sicknes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injur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eve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bette</w:t>
      </w:r>
      <w:r>
        <w:rPr>
          <w:rFonts w:ascii="Arial" w:hAnsi="Arial" w:cs="Arial" w:eastAsia="Arial"/>
          <w:sz w:val="16"/>
          <w:szCs w:val="16"/>
          <w:color w:val="231F20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how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p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maintai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healthy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lifestyle?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464" w:right="-48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e’v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ne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cafeteri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fers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variet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food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p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keep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energeti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c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feelin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goo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464" w:right="53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e’v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update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insurance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includ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fre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annua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physical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examinatio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eac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covered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membe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231F20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464" w:right="125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36.850403pt;margin-top:-552.685364pt;width:522.074597pt;height:611.867773pt;mso-position-horizontal-relative:page;mso-position-vertical-relative:paragraph;z-index:-628" coordorigin="737,-11054" coordsize="10441,12237">
            <v:shape style="position:absolute;left:737;top:-11054;width:10431;height:5950" type="#_x0000_t75">
              <v:imagedata r:id="rId23" o:title=""/>
            </v:shape>
            <v:group style="position:absolute;left:3992;top:-5444;width:7176;height:6617" coordorigin="3992,-5444" coordsize="7176,6617">
              <v:shape style="position:absolute;left:3992;top:-5444;width:7176;height:6617" coordorigin="3992,-5444" coordsize="7176,6617" path="m3992,1174l11169,1174,11169,-5444,3992,-5444,3992,1174e" filled="t" fillcolor="#FFFFFF" stroked="f">
                <v:path arrowok="t"/>
                <v:fill/>
              </v:shape>
              <v:shape style="position:absolute;left:4332;top:-5104;width:6836;height:5941" type="#_x0000_t75">
                <v:imagedata r:id="rId24" o:title=""/>
              </v:shape>
            </v:group>
            <w10:wrap type="none"/>
          </v:group>
        </w:pic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e’v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exercis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room,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complet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moder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exercise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equipmen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aerobic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classes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aerobic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classe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availabl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three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dail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(chec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exercis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room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bulleti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boar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times).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464" w:right="158" w:firstLine="-360"/>
        <w:jc w:val="left"/>
        <w:tabs>
          <w:tab w:pos="4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e’hav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create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tabl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tennis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playin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allow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employee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utiliz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thei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spar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enjo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gam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tabl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tennis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coul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help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reliev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stres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promot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sens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well-bein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camaraderie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amon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workforce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Thos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who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7" w:after="0" w:line="170" w:lineRule="exact"/>
        <w:jc w:val="left"/>
        <w:rPr>
          <w:sz w:val="17"/>
          <w:szCs w:val="17"/>
        </w:rPr>
      </w:pPr>
      <w:rPr/>
      <w:r>
        <w:rPr/>
        <w:br w:type="column"/>
      </w: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6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wis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facilit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required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left="360" w:right="133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contac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boo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venu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in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advance.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360" w:right="-48" w:firstLine="-360"/>
        <w:jc w:val="left"/>
        <w:tabs>
          <w:tab w:pos="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•</w:t>
        <w:tab/>
      </w:r>
      <w:r>
        <w:rPr>
          <w:rFonts w:ascii="Arial" w:hAnsi="Arial" w:cs="Arial" w:eastAsia="Arial"/>
          <w:sz w:val="16"/>
          <w:szCs w:val="16"/>
          <w:color w:val="231F20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e’v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upgrade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offic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chairs,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compute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accessories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other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equipmen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promot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ergonomic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health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u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hav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medical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360" w:right="113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issue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requir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furthe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ergonomic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change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environment,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7" w:after="0" w:line="170" w:lineRule="exact"/>
        <w:jc w:val="left"/>
        <w:rPr>
          <w:sz w:val="17"/>
          <w:szCs w:val="17"/>
        </w:rPr>
      </w:pPr>
      <w:rPr/>
      <w:r>
        <w:rPr/>
        <w:br w:type="column"/>
      </w: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pleas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contac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Huma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Resources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91" w:lineRule="auto"/>
        <w:ind w:right="314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departmen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(reac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Davi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Col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&amp;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x25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8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emai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hi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david_cole@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231F20"/>
          <w:spacing w:val="2"/>
          <w:w w:val="100"/>
        </w:rPr>
        <w:t>rudisontechnologies.com).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640" w:right="800"/>
          <w:cols w:num="3" w:equalWidth="0">
            <w:col w:w="3341" w:space="352"/>
            <w:col w:w="3186" w:space="763"/>
            <w:col w:w="2838"/>
          </w:cols>
        </w:sectPr>
      </w:pPr>
      <w:rPr/>
    </w:p>
    <w:p>
      <w:pPr>
        <w:spacing w:before="78" w:after="0" w:line="180" w:lineRule="exact"/>
        <w:ind w:left="4318" w:right="3238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Rudison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Employee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Benefits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24" w:after="0" w:line="240" w:lineRule="auto"/>
        <w:ind w:left="117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Huma</w:t>
      </w:r>
      <w:r>
        <w:rPr>
          <w:rFonts w:ascii="Arial" w:hAnsi="Arial" w:cs="Arial" w:eastAsia="Arial"/>
          <w:sz w:val="28"/>
          <w:szCs w:val="28"/>
          <w:color w:val="FFFFFF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8"/>
          <w:szCs w:val="28"/>
          <w:color w:val="FFFFFF"/>
          <w:spacing w:val="4"/>
          <w:w w:val="100"/>
          <w:b/>
          <w:bCs/>
        </w:rPr>
        <w:t> </w:t>
      </w:r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Resource</w:t>
      </w:r>
      <w:r>
        <w:rPr>
          <w:rFonts w:ascii="Arial" w:hAnsi="Arial" w:cs="Arial" w:eastAsia="Arial"/>
          <w:sz w:val="28"/>
          <w:szCs w:val="28"/>
          <w:color w:val="FFFFFF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8"/>
          <w:szCs w:val="28"/>
          <w:color w:val="FFFFFF"/>
          <w:spacing w:val="4"/>
          <w:w w:val="100"/>
          <w:b/>
          <w:bCs/>
        </w:rPr>
        <w:t> </w:t>
      </w:r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ar</w:t>
      </w:r>
      <w:r>
        <w:rPr>
          <w:rFonts w:ascii="Arial" w:hAnsi="Arial" w:cs="Arial" w:eastAsia="Arial"/>
          <w:sz w:val="28"/>
          <w:szCs w:val="28"/>
          <w:color w:val="FFFFFF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8"/>
          <w:szCs w:val="28"/>
          <w:color w:val="FFFFFF"/>
          <w:spacing w:val="4"/>
          <w:w w:val="100"/>
          <w:b/>
          <w:bCs/>
        </w:rPr>
        <w:t> </w:t>
      </w:r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Our</w:t>
      </w:r>
      <w:r>
        <w:rPr>
          <w:rFonts w:ascii="Arial" w:hAnsi="Arial" w:cs="Arial" w:eastAsia="Arial"/>
          <w:sz w:val="28"/>
          <w:szCs w:val="28"/>
          <w:color w:val="000000"/>
          <w:spacing w:val="0"/>
          <w:w w:val="100"/>
        </w:rPr>
      </w:r>
    </w:p>
    <w:p>
      <w:pPr>
        <w:spacing w:before="0" w:after="0" w:line="300" w:lineRule="exact"/>
        <w:ind w:left="117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Mos</w:t>
      </w:r>
      <w:r>
        <w:rPr>
          <w:rFonts w:ascii="Arial" w:hAnsi="Arial" w:cs="Arial" w:eastAsia="Arial"/>
          <w:sz w:val="28"/>
          <w:szCs w:val="28"/>
          <w:color w:val="FFFFFF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8"/>
          <w:szCs w:val="28"/>
          <w:color w:val="FFFFFF"/>
          <w:spacing w:val="6"/>
          <w:w w:val="100"/>
          <w:b/>
          <w:bCs/>
        </w:rPr>
        <w:t> </w:t>
      </w:r>
      <w:r>
        <w:rPr>
          <w:rFonts w:ascii="Arial" w:hAnsi="Arial" w:cs="Arial" w:eastAsia="Arial"/>
          <w:sz w:val="28"/>
          <w:szCs w:val="28"/>
          <w:color w:val="FFFFFF"/>
          <w:spacing w:val="-13"/>
          <w:w w:val="100"/>
          <w:b/>
          <w:bCs/>
        </w:rPr>
        <w:t>V</w:t>
      </w:r>
      <w:r>
        <w:rPr>
          <w:rFonts w:ascii="Arial" w:hAnsi="Arial" w:cs="Arial" w:eastAsia="Arial"/>
          <w:sz w:val="28"/>
          <w:szCs w:val="28"/>
          <w:color w:val="FFFFFF"/>
          <w:spacing w:val="3"/>
          <w:w w:val="100"/>
          <w:b/>
          <w:bCs/>
        </w:rPr>
        <w:t>aluable</w:t>
      </w:r>
      <w:r>
        <w:rPr>
          <w:rFonts w:ascii="Arial" w:hAnsi="Arial" w:cs="Arial" w:eastAsia="Arial"/>
          <w:sz w:val="28"/>
          <w:szCs w:val="28"/>
          <w:color w:val="000000"/>
          <w:spacing w:val="0"/>
          <w:w w:val="100"/>
        </w:rPr>
      </w:r>
    </w:p>
    <w:p>
      <w:pPr>
        <w:spacing w:before="1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91" w:lineRule="auto"/>
        <w:ind w:left="117" w:right="5903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echnologie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bega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decade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ago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time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achieve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phenomenal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growth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growt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occurre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partl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insightfu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corporat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plannin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wel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persona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driv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founde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Stephe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Doyle.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Howeve</w:t>
      </w:r>
      <w:r>
        <w:rPr>
          <w:rFonts w:ascii="Arial" w:hAnsi="Arial" w:cs="Arial" w:eastAsia="Arial"/>
          <w:sz w:val="16"/>
          <w:szCs w:val="16"/>
          <w:color w:val="FFFFFF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compan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woul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exis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all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nor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woul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achieve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curren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growt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and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success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withou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talen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echnologie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sta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91" w:lineRule="auto"/>
        <w:ind w:left="117" w:right="5917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Recognizin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company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succes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due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entir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sta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Human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Resource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departmen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als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recognize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hard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mus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balance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persona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lif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include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spen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FFFFFF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friends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117" w:right="5866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w10:wrap type="none"/>
          <v:shape style="position:absolute;margin-left:140.699249pt;margin-top:50.06435pt;width:317.751127pt;height:93.714609pt;mso-position-horizontal-relative:page;mso-position-vertical-relative:paragraph;z-index:-625;rotation:315" type="#_x0000_t136" fillcolor="#000000" stroked="f">
            <o:extrusion v:ext="view" autorotationcenter="t"/>
            <v:textpath style="font-family:&amp;quot;Arial&amp;quot;;font-size:93pt;v-text-kern:t;mso-text-shadow:auto" string="Sample"/>
          </v:shape>
        </w:pic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pursui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othe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individua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interests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echnologie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chose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double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annua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sic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k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persona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leave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-6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insis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employee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us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persona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leave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eac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yea</w:t>
      </w:r>
      <w:r>
        <w:rPr>
          <w:rFonts w:ascii="Arial" w:hAnsi="Arial" w:cs="Arial" w:eastAsia="Arial"/>
          <w:sz w:val="16"/>
          <w:szCs w:val="16"/>
          <w:color w:val="FFFFFF"/>
          <w:spacing w:val="-7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appreciat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dedicatio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hard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work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withou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it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difficul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reac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our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ful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potential.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91" w:lineRule="auto"/>
        <w:ind w:left="117" w:right="5921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addition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whe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welcome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new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membe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throug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birt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adoption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important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famil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tim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car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newest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addition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echnologie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adde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maternit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paternit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birt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and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adoption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Extende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maternity/paternit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leav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availabl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describe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tabl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pag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4.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Finall</w:t>
      </w:r>
      <w:r>
        <w:rPr>
          <w:rFonts w:ascii="Arial" w:hAnsi="Arial" w:cs="Arial" w:eastAsia="Arial"/>
          <w:sz w:val="16"/>
          <w:szCs w:val="16"/>
          <w:color w:val="FFFFFF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it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importan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refres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yourself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continuall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throug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goo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nutritio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exercise.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adde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cafeteria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kin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health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foo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selection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satisf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-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palett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bod</w:t>
      </w:r>
      <w:r>
        <w:rPr>
          <w:rFonts w:ascii="Arial" w:hAnsi="Arial" w:cs="Arial" w:eastAsia="Arial"/>
          <w:sz w:val="16"/>
          <w:szCs w:val="16"/>
          <w:color w:val="FFFFFF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e’v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also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constructe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ne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exercis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roo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m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plenty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117" w:right="6236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moder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equipmen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aerobic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sessions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thre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time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dail</w:t>
      </w:r>
      <w:r>
        <w:rPr>
          <w:rFonts w:ascii="Arial" w:hAnsi="Arial" w:cs="Arial" w:eastAsia="Arial"/>
          <w:sz w:val="16"/>
          <w:szCs w:val="16"/>
          <w:color w:val="FFFFFF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encourag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all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391" w:lineRule="auto"/>
        <w:ind w:left="117" w:right="5971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employee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tak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advantag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free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facilitie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befor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work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afte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work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durin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g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lunch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3" w:after="0" w:line="180" w:lineRule="exact"/>
        <w:ind w:left="117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  <w:position w:val="-1"/>
        </w:rPr>
        <w:t>hou</w:t>
      </w:r>
      <w:r>
        <w:rPr>
          <w:rFonts w:ascii="Arial" w:hAnsi="Arial" w:cs="Arial" w:eastAsia="Arial"/>
          <w:sz w:val="16"/>
          <w:szCs w:val="16"/>
          <w:color w:val="FFFFFF"/>
          <w:spacing w:val="-7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header="0" w:footer="0" w:top="440" w:bottom="280" w:left="620" w:right="1680"/>
          <w:headerReference w:type="default" r:id="rId25"/>
          <w:footerReference w:type="default" r:id="rId26"/>
          <w:pgSz w:w="11920" w:h="16840"/>
        </w:sectPr>
      </w:pPr>
      <w:rPr/>
    </w:p>
    <w:p>
      <w:pPr>
        <w:spacing w:before="39" w:after="0" w:line="391" w:lineRule="auto"/>
        <w:ind w:left="117" w:right="-48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0pt;margin-top:0pt;width:595.275574pt;height:841.890015pt;mso-position-horizontal-relative:page;mso-position-vertical-relative:page;z-index:-626" coordorigin="0,0" coordsize="11906,16838">
            <v:group style="position:absolute;left:0;top:0;width:539;height:16838" coordorigin="0,0" coordsize="539,16838">
              <v:shape style="position:absolute;left:0;top:0;width:539;height:16838" coordorigin="0,0" coordsize="539,16838" path="m0,16838l539,16838,539,0,0,0,0,16838xe" filled="t" fillcolor="#BFBFBF" stroked="f">
                <v:path arrowok="t"/>
                <v:fill/>
              </v:shape>
              <v:shape style="position:absolute;left:0;top:0;width:11905;height:16837" type="#_x0000_t75">
                <v:imagedata r:id="rId27" o:title=""/>
              </v:shape>
            </v:group>
            <v:group style="position:absolute;left:539;top:0;width:3987;height:16838" coordorigin="539,0" coordsize="3987,16838">
              <v:shape style="position:absolute;left:539;top:0;width:3987;height:16838" coordorigin="539,0" coordsize="3987,16838" path="m539,16838l4526,16838,4526,0,539,0,539,16838e" filled="t" fillcolor="#231F20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Rudiso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-16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echnologies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recogniz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that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physica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emotiona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healt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wil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benefi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the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compan</w:t>
      </w:r>
      <w:r>
        <w:rPr>
          <w:rFonts w:ascii="Arial" w:hAnsi="Arial" w:cs="Arial" w:eastAsia="Arial"/>
          <w:sz w:val="16"/>
          <w:szCs w:val="16"/>
          <w:color w:val="FFFFFF"/>
          <w:spacing w:val="-10"/>
          <w:w w:val="100"/>
        </w:rPr>
        <w:t>y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wel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individual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here</w:t>
      </w:r>
      <w:r>
        <w:rPr>
          <w:rFonts w:ascii="Arial" w:hAnsi="Arial" w:cs="Arial" w:eastAsia="Arial"/>
          <w:sz w:val="16"/>
          <w:szCs w:val="16"/>
          <w:color w:val="FFFFFF"/>
          <w:spacing w:val="-1"/>
          <w:w w:val="100"/>
        </w:rPr>
        <w:t>’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you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health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,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th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continue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healt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h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and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succes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f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ou</w:t>
      </w:r>
      <w:r>
        <w:rPr>
          <w:rFonts w:ascii="Arial" w:hAnsi="Arial" w:cs="Arial" w:eastAsia="Arial"/>
          <w:sz w:val="16"/>
          <w:szCs w:val="16"/>
          <w:color w:val="FFFFFF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color w:val="FFFFFF"/>
          <w:spacing w:val="3"/>
          <w:w w:val="100"/>
        </w:rPr>
        <w:t> </w:t>
      </w:r>
      <w:r>
        <w:rPr>
          <w:rFonts w:ascii="Arial" w:hAnsi="Arial" w:cs="Arial" w:eastAsia="Arial"/>
          <w:sz w:val="16"/>
          <w:szCs w:val="16"/>
          <w:color w:val="FFFFFF"/>
          <w:spacing w:val="2"/>
          <w:w w:val="100"/>
        </w:rPr>
        <w:t>team.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</w:rPr>
      </w:r>
    </w:p>
    <w:p>
      <w:pPr>
        <w:spacing w:before="7" w:after="0" w:line="120" w:lineRule="exact"/>
        <w:jc w:val="left"/>
        <w:rPr>
          <w:sz w:val="12"/>
          <w:szCs w:val="12"/>
        </w:rPr>
      </w:pPr>
      <w:rPr/>
      <w:r>
        <w:rPr/>
        <w:br w:type="column"/>
      </w: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LEV000012</w:t>
      </w:r>
    </w:p>
    <w:sectPr>
      <w:type w:val="continuous"/>
      <w:pgSz w:w="11920" w:h="16840"/>
      <w:pgMar w:top="1560" w:bottom="280" w:left="620" w:right="1680"/>
      <w:cols w:num="2" w:equalWidth="0">
        <w:col w:w="3357" w:space="1558"/>
        <w:col w:w="47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  <w:font w:name="Impact"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0pt;margin-top:.000015pt;width:595.276pt;height:841.89pt;mso-position-horizontal-relative:page;mso-position-vertical-relative:page;z-index:-652" coordorigin="0,0" coordsize="11906,16838">
          <v:shape style="position:absolute;left:0;top:0;width:11906;height:16838" coordorigin="0,0" coordsize="11906,16838" path="m0,16838l11906,16838,11906,0,0,0,0,16838e" filled="t" fillcolor="#BFBFBF" stroked="f">
            <v:path arrowok="t"/>
            <v:fill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5.729492pt;margin-top:805.52356pt;width:44.808002pt;height:10pt;mso-position-horizontal-relative:page;mso-position-vertical-relative:page;z-index:-651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2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LEV</w:t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000006</w:t>
                </w:r>
                <w:r>
                  <w:rPr/>
                  <w:fldChar w:fldCharType="end"/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0pt;margin-top:.000015pt;width:595.276pt;height:841.89pt;mso-position-horizontal-relative:page;mso-position-vertical-relative:page;z-index:-650" coordorigin="0,0" coordsize="11906,16838">
          <v:shape style="position:absolute;left:0;top:0;width:11906;height:16838" coordorigin="0,0" coordsize="11906,16838" path="m0,16838l11906,16838,11906,0,0,0,0,16838e" filled="t" fillcolor="#BFBFBF" stroked="f">
            <v:path arrowok="t"/>
            <v:fill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6.220501pt;margin-top:11.643135pt;width:185.09001pt;height:26pt;mso-position-horizontal-relative:page;mso-position-vertical-relative:page;z-index:-649" type="#_x0000_t202" filled="f" stroked="f">
          <v:textbox inset="0,0,0,0">
            <w:txbxContent>
              <w:p>
                <w:pPr>
                  <w:spacing w:before="0" w:after="0" w:line="518" w:lineRule="exact"/>
                  <w:ind w:left="20" w:right="-92"/>
                  <w:jc w:val="left"/>
                  <w:rPr>
                    <w:rFonts w:ascii="Impact" w:hAnsi="Impact" w:cs="Impact" w:eastAsia="Impact"/>
                    <w:sz w:val="48"/>
                    <w:szCs w:val="48"/>
                  </w:rPr>
                </w:pPr>
                <w:rPr/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24"/>
                    <w:w w:val="99"/>
                  </w:rPr>
                  <w:t>Holiday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99"/>
                  </w:rPr>
                  <w:t>s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-36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100"/>
                  </w:rPr>
                  <w:t>&amp;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-37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24"/>
                    <w:w w:val="100"/>
                  </w:rPr>
                  <w:t>Leav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100"/>
                  </w:rPr>
                  <w:t>e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-60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47.498993pt;margin-top:26.833483pt;width:100.274256pt;height:10pt;mso-position-horizontal-relative:page;mso-position-vertical-relative:page;z-index:-648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Rudison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Employee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Benefits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0pt;margin-top:.000015pt;width:595.276pt;height:841.89pt;mso-position-horizontal-relative:page;mso-position-vertical-relative:page;z-index:-647" coordorigin="0,0" coordsize="11906,16838">
          <v:shape style="position:absolute;left:0;top:0;width:11906;height:16838" coordorigin="0,0" coordsize="11906,16838" path="m0,16838l11906,16838,11906,0,0,0,0,16838e" filled="t" fillcolor="#BFBFBF" stroked="f">
            <v:path arrowok="t"/>
            <v:fill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6.220501pt;margin-top:11.643135pt;width:106.661571pt;height:26pt;mso-position-horizontal-relative:page;mso-position-vertical-relative:page;z-index:-646" type="#_x0000_t202" filled="f" stroked="f">
          <v:textbox inset="0,0,0,0">
            <w:txbxContent>
              <w:p>
                <w:pPr>
                  <w:spacing w:before="0" w:after="0" w:line="518" w:lineRule="exact"/>
                  <w:ind w:left="20" w:right="-92"/>
                  <w:jc w:val="left"/>
                  <w:rPr>
                    <w:rFonts w:ascii="Impact" w:hAnsi="Impact" w:cs="Impact" w:eastAsia="Impact"/>
                    <w:sz w:val="48"/>
                    <w:szCs w:val="48"/>
                  </w:rPr>
                </w:pPr>
                <w:rPr/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w w:val="99"/>
                  </w:rPr>
                  <w:t>E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-61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24"/>
                    <w:w w:val="100"/>
                  </w:rPr>
                  <w:t>mploye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0"/>
                    <w:w w:val="100"/>
                  </w:rPr>
                  <w:t>e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-60"/>
                    <w:w w:val="100"/>
                  </w:rPr>
                  <w:t> 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2845pt;margin-top:11.643135pt;width:201.488744pt;height:26pt;mso-position-horizontal-relative:page;mso-position-vertical-relative:page;z-index:-645" type="#_x0000_t202" filled="f" stroked="f">
          <v:textbox inset="0,0,0,0">
            <w:txbxContent>
              <w:p>
                <w:pPr>
                  <w:spacing w:before="0" w:after="0" w:line="515" w:lineRule="exact"/>
                  <w:ind w:left="20" w:right="-92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24"/>
                    <w:w w:val="100"/>
                    <w:position w:val="-1"/>
                  </w:rPr>
                  <w:t>Wellnes</w:t>
                </w:r>
                <w:r>
                  <w:rPr>
                    <w:rFonts w:ascii="Impact" w:hAnsi="Impact" w:cs="Impact" w:eastAsia="Impact"/>
                    <w:sz w:val="48"/>
                    <w:szCs w:val="48"/>
                    <w:color w:val="231F20"/>
                    <w:spacing w:val="9"/>
                    <w:w w:val="100"/>
                    <w:position w:val="-1"/>
                  </w:rPr>
                  <w:t>s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-4"/>
                  </w:rPr>
                  <w:t>Rudison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-4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-4"/>
                  </w:rPr>
                  <w:t>Employee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-4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-4"/>
                  </w:rPr>
                  <w:t>Benefits</w:t>
                </w:r>
                <w:r>
                  <w:rPr>
                    <w:rFonts w:ascii="Arial" w:hAnsi="Arial" w:cs="Arial" w:eastAsia="Arial"/>
                    <w:sz w:val="16"/>
                    <w:szCs w:val="16"/>
                    <w:color w:val="000000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image" Target="media/image1.jpg"/><Relationship Id="rId8" Type="http://schemas.openxmlformats.org/officeDocument/2006/relationships/footer" Target="footer1.xml"/><Relationship Id="rId9" Type="http://schemas.openxmlformats.org/officeDocument/2006/relationships/image" Target="media/image2.jpg"/><Relationship Id="rId10" Type="http://schemas.openxmlformats.org/officeDocument/2006/relationships/image" Target="media/image3.png"/><Relationship Id="rId11" Type="http://schemas.openxmlformats.org/officeDocument/2006/relationships/image" Target="media/image4.jpg"/><Relationship Id="rId12" Type="http://schemas.openxmlformats.org/officeDocument/2006/relationships/image" Target="media/image5.jpg"/><Relationship Id="rId13" Type="http://schemas.openxmlformats.org/officeDocument/2006/relationships/image" Target="media/image6.jpg"/><Relationship Id="rId14" Type="http://schemas.openxmlformats.org/officeDocument/2006/relationships/image" Target="media/image7.jpg"/><Relationship Id="rId15" Type="http://schemas.openxmlformats.org/officeDocument/2006/relationships/image" Target="media/image8.jpg"/><Relationship Id="rId16" Type="http://schemas.openxmlformats.org/officeDocument/2006/relationships/image" Target="media/image9.jpg"/><Relationship Id="rId17" Type="http://schemas.openxmlformats.org/officeDocument/2006/relationships/image" Target="media/image10.jpg"/><Relationship Id="rId18" Type="http://schemas.openxmlformats.org/officeDocument/2006/relationships/image" Target="media/image11.jpg"/><Relationship Id="rId19" Type="http://schemas.openxmlformats.org/officeDocument/2006/relationships/header" Target="header1.xml"/><Relationship Id="rId20" Type="http://schemas.openxmlformats.org/officeDocument/2006/relationships/image" Target="media/image12.jpg"/><Relationship Id="rId21" Type="http://schemas.openxmlformats.org/officeDocument/2006/relationships/image" Target="media/image13.jpg"/><Relationship Id="rId22" Type="http://schemas.openxmlformats.org/officeDocument/2006/relationships/header" Target="header2.xml"/><Relationship Id="rId23" Type="http://schemas.openxmlformats.org/officeDocument/2006/relationships/image" Target="media/image14.jpg"/><Relationship Id="rId24" Type="http://schemas.openxmlformats.org/officeDocument/2006/relationships/image" Target="media/image15.jpg"/><Relationship Id="rId25" Type="http://schemas.openxmlformats.org/officeDocument/2006/relationships/header" Target="header3.xml"/><Relationship Id="rId26" Type="http://schemas.openxmlformats.org/officeDocument/2006/relationships/footer" Target="footer2.xml"/><Relationship Id="rId27" Type="http://schemas.openxmlformats.org/officeDocument/2006/relationships/image" Target="media/image16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2011-01-16T21:35:17Z</dcterms:created>
  <dcterms:modified xsi:type="dcterms:W3CDTF">2011-01-16T21:35:17Z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2010-12-21T00:00:00Z</vt:filetime>
  </property>
  <property fmtid="{D5CDD505-2E9C-101B-9397-08002B2CF9AE}" pid="3" name="LastSaved">
    <vt:filetime>2011-01-17T00:00:00Z</vt:filetime>
  </property>
</Properties>
</file>